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5432F" w14:textId="77777777" w:rsidR="006C5675" w:rsidRPr="002C3BDD" w:rsidRDefault="006C5675" w:rsidP="006C567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1-0036</w:t>
      </w:r>
    </w:p>
    <w:p w14:paraId="22DF5B4F" w14:textId="77777777" w:rsidR="006C5675" w:rsidRDefault="006C5675" w:rsidP="006C567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4-239</w:t>
      </w:r>
    </w:p>
    <w:bookmarkEnd w:id="0"/>
    <w:p w14:paraId="13414090" w14:textId="2AAD0379" w:rsidR="007F5E0C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4A6B0143" w14:textId="061C4C0C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69E20A2" w14:textId="7B56AA22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46C9DEE6" w14:textId="77777777" w:rsidR="00887D3C" w:rsidRPr="002C3BDD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</w:t>
      </w:r>
      <w:bookmarkStart w:id="1" w:name="_GoBack"/>
      <w:bookmarkEnd w:id="1"/>
      <w:r>
        <w:rPr>
          <w:rFonts w:cs="Arial"/>
        </w:rPr>
        <w:t>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29E0A" w14:textId="77777777" w:rsidR="00CF684E" w:rsidRDefault="00CF684E">
      <w:r>
        <w:separator/>
      </w:r>
    </w:p>
  </w:endnote>
  <w:endnote w:type="continuationSeparator" w:id="0">
    <w:p w14:paraId="623E8F88" w14:textId="77777777" w:rsidR="00CF684E" w:rsidRDefault="00CF684E">
      <w:r>
        <w:continuationSeparator/>
      </w:r>
    </w:p>
  </w:endnote>
  <w:endnote w:type="continuationNotice" w:id="1">
    <w:p w14:paraId="6A17677C" w14:textId="77777777" w:rsidR="00CF684E" w:rsidRDefault="00CF68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DF738E" w:rsidRPr="00001218" w:rsidRDefault="00DF738E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DF738E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DF738E" w:rsidRPr="005A785E" w:rsidRDefault="00DF738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DF738E" w:rsidRPr="00A1445A" w:rsidRDefault="00DF738E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DF738E" w:rsidRPr="00FC6CF0" w:rsidRDefault="00DF738E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27D09" w14:textId="77777777" w:rsidR="00CF684E" w:rsidRDefault="00CF684E">
      <w:r>
        <w:separator/>
      </w:r>
    </w:p>
  </w:footnote>
  <w:footnote w:type="continuationSeparator" w:id="0">
    <w:p w14:paraId="09EB8FB8" w14:textId="77777777" w:rsidR="00CF684E" w:rsidRDefault="00CF684E">
      <w:r>
        <w:continuationSeparator/>
      </w:r>
    </w:p>
  </w:footnote>
  <w:footnote w:type="continuationNotice" w:id="1">
    <w:p w14:paraId="55F85838" w14:textId="77777777" w:rsidR="00CF684E" w:rsidRDefault="00CF68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F738E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DF738E" w:rsidRPr="00A04B00" w:rsidRDefault="00DF73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DF738E" w:rsidRPr="00A04B00" w:rsidRDefault="00DF73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DF738E" w:rsidRPr="00A04B00" w:rsidRDefault="00DF738E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DF738E" w:rsidRPr="00C0552D" w:rsidRDefault="00DF738E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DF738E" w:rsidRPr="00C0552D" w:rsidRDefault="00DF738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DF738E" w:rsidRPr="00A1445A" w:rsidRDefault="00DF738E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DF738E" w:rsidRPr="00A1445A" w:rsidRDefault="00DF73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DF738E" w:rsidRPr="00A1445A" w:rsidRDefault="00DF73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DF738E" w:rsidRDefault="00DF738E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DF738E" w:rsidRPr="00A1445A" w:rsidRDefault="00DF738E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F738E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6553E1C" w:rsidR="00DF738E" w:rsidRPr="00B84F6D" w:rsidRDefault="00DF738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C3065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DF738E" w:rsidRPr="00A1445A" w:rsidRDefault="00DF738E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DF738E" w:rsidRPr="008E7AB1" w:rsidRDefault="00DF738E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DF738E" w:rsidRPr="00FC6CF0" w:rsidRDefault="00DF738E" w:rsidP="00001218">
    <w:pPr>
      <w:pStyle w:val="Glava"/>
      <w:rPr>
        <w:rFonts w:cs="Arial"/>
        <w:sz w:val="2"/>
        <w:szCs w:val="2"/>
      </w:rPr>
    </w:pPr>
  </w:p>
  <w:p w14:paraId="745EE79E" w14:textId="77777777" w:rsidR="00DF738E" w:rsidRPr="00FC6CF0" w:rsidRDefault="00DF738E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4B57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29E3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C5675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5E0C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87D3C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A7686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065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84E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D04BA"/>
    <w:rsid w:val="00DF116B"/>
    <w:rsid w:val="00DF3D50"/>
    <w:rsid w:val="00DF738E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7838D2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BF837-08BD-41BC-83DF-094806E00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E36E12-1B69-42D9-B3D1-A8AF138B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34</TotalTime>
  <Pages>1</Pages>
  <Words>99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37</cp:revision>
  <cp:lastPrinted>2024-07-01T11:26:00Z</cp:lastPrinted>
  <dcterms:created xsi:type="dcterms:W3CDTF">2018-07-24T11:47:00Z</dcterms:created>
  <dcterms:modified xsi:type="dcterms:W3CDTF">2024-09-02T10:29:00Z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